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EA802" w14:textId="77777777" w:rsidR="008665E6" w:rsidRDefault="008665E6" w:rsidP="008665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ALWAYE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615FF445" w14:textId="77777777" w:rsidR="008665E6" w:rsidRDefault="008665E6" w:rsidP="008665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92AE6F7" w14:textId="77777777" w:rsidR="008665E6" w:rsidRDefault="008665E6" w:rsidP="008665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EB5AC9" w14:textId="77777777" w:rsidR="008665E6" w:rsidRDefault="008665E6" w:rsidP="008665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06AEAF" w14:textId="77777777" w:rsidR="008665E6" w:rsidRDefault="008665E6" w:rsidP="008665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06824FF" w14:textId="77777777" w:rsidR="008665E6" w:rsidRDefault="008665E6" w:rsidP="008665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6603809" w14:textId="77777777" w:rsidR="008665E6" w:rsidRDefault="008665E6" w:rsidP="008665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526C3E" w14:textId="77777777" w:rsidR="008665E6" w:rsidRDefault="008665E6" w:rsidP="008665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0F3820" w14:textId="77777777" w:rsidR="008665E6" w:rsidRDefault="008665E6" w:rsidP="008665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022DCDF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1004F" w14:textId="77777777" w:rsidR="008665E6" w:rsidRDefault="008665E6" w:rsidP="009139A6">
      <w:r>
        <w:separator/>
      </w:r>
    </w:p>
  </w:endnote>
  <w:endnote w:type="continuationSeparator" w:id="0">
    <w:p w14:paraId="00F5242B" w14:textId="77777777" w:rsidR="008665E6" w:rsidRDefault="008665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F8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C37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1EE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3B462" w14:textId="77777777" w:rsidR="008665E6" w:rsidRDefault="008665E6" w:rsidP="009139A6">
      <w:r>
        <w:separator/>
      </w:r>
    </w:p>
  </w:footnote>
  <w:footnote w:type="continuationSeparator" w:id="0">
    <w:p w14:paraId="44E9459F" w14:textId="77777777" w:rsidR="008665E6" w:rsidRDefault="008665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7B0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0E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2B5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E6"/>
    <w:rsid w:val="000666E0"/>
    <w:rsid w:val="002510B7"/>
    <w:rsid w:val="005C130B"/>
    <w:rsid w:val="00826F5C"/>
    <w:rsid w:val="008665E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C3A1"/>
  <w15:chartTrackingRefBased/>
  <w15:docId w15:val="{3868D8A2-185F-4E3D-951E-5A447EDF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65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2022-03-30T11:02:00Z</dcterms:created>
  <dcterms:modified xsi:type="dcterms:W3CDTF">2022-03-30T11:03:00Z</dcterms:modified>
</cp:coreProperties>
</file>